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B48D1" w14:textId="77777777" w:rsidR="003462A8" w:rsidRDefault="003462A8" w:rsidP="003462A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Joan PYKMAN</w:t>
      </w:r>
      <w:r>
        <w:rPr>
          <w:rFonts w:eastAsia="Times New Roman" w:cs="Times New Roman"/>
          <w:szCs w:val="24"/>
        </w:rPr>
        <w:t xml:space="preserve">      (fl.1484)</w:t>
      </w:r>
    </w:p>
    <w:p w14:paraId="6BF538DD" w14:textId="77777777" w:rsidR="003462A8" w:rsidRDefault="003462A8" w:rsidP="003462A8">
      <w:pPr>
        <w:pStyle w:val="NoSpacing"/>
        <w:rPr>
          <w:rFonts w:eastAsia="Times New Roman" w:cs="Times New Roman"/>
          <w:szCs w:val="24"/>
        </w:rPr>
      </w:pPr>
    </w:p>
    <w:p w14:paraId="3993664E" w14:textId="77777777" w:rsidR="003462A8" w:rsidRDefault="003462A8" w:rsidP="003462A8">
      <w:pPr>
        <w:pStyle w:val="NoSpacing"/>
        <w:rPr>
          <w:rFonts w:eastAsia="Times New Roman" w:cs="Times New Roman"/>
          <w:szCs w:val="24"/>
        </w:rPr>
      </w:pPr>
    </w:p>
    <w:p w14:paraId="66C88717" w14:textId="77777777" w:rsidR="003462A8" w:rsidRDefault="003462A8" w:rsidP="003462A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Jan.1484</w:t>
      </w:r>
      <w:r>
        <w:rPr>
          <w:rFonts w:eastAsia="Times New Roman" w:cs="Times New Roman"/>
          <w:szCs w:val="24"/>
        </w:rPr>
        <w:tab/>
        <w:t xml:space="preserve">John </w:t>
      </w:r>
      <w:proofErr w:type="spellStart"/>
      <w:r>
        <w:rPr>
          <w:rFonts w:eastAsia="Times New Roman" w:cs="Times New Roman"/>
          <w:szCs w:val="24"/>
        </w:rPr>
        <w:t>Pake</w:t>
      </w:r>
      <w:proofErr w:type="spellEnd"/>
      <w:r>
        <w:rPr>
          <w:rFonts w:eastAsia="Times New Roman" w:cs="Times New Roman"/>
          <w:szCs w:val="24"/>
        </w:rPr>
        <w:t xml:space="preserve"> of London, draper(q.v.), bequeathed her £10.</w:t>
      </w:r>
    </w:p>
    <w:p w14:paraId="35F36582" w14:textId="77777777" w:rsidR="003462A8" w:rsidRDefault="003462A8" w:rsidP="003462A8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</w:t>
      </w:r>
    </w:p>
    <w:p w14:paraId="5589F222" w14:textId="77777777" w:rsidR="003462A8" w:rsidRDefault="003462A8" w:rsidP="003462A8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pp.313-6)</w:t>
      </w:r>
    </w:p>
    <w:p w14:paraId="281AEE40" w14:textId="77777777" w:rsidR="003462A8" w:rsidRDefault="003462A8" w:rsidP="003462A8">
      <w:pPr>
        <w:pStyle w:val="NoSpacing"/>
        <w:rPr>
          <w:rFonts w:eastAsia="Times New Roman" w:cs="Times New Roman"/>
          <w:szCs w:val="24"/>
        </w:rPr>
      </w:pPr>
    </w:p>
    <w:p w14:paraId="2C32D64E" w14:textId="77777777" w:rsidR="003462A8" w:rsidRDefault="003462A8" w:rsidP="003462A8">
      <w:pPr>
        <w:pStyle w:val="NoSpacing"/>
        <w:rPr>
          <w:rFonts w:eastAsia="Times New Roman" w:cs="Times New Roman"/>
          <w:szCs w:val="24"/>
        </w:rPr>
      </w:pPr>
    </w:p>
    <w:p w14:paraId="6D0983F5" w14:textId="35544BFF" w:rsidR="00BA00AB" w:rsidRPr="00EB3209" w:rsidRDefault="003462A8" w:rsidP="003462A8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12 May 2023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012F9" w14:textId="77777777" w:rsidR="003462A8" w:rsidRDefault="003462A8" w:rsidP="009139A6">
      <w:r>
        <w:separator/>
      </w:r>
    </w:p>
  </w:endnote>
  <w:endnote w:type="continuationSeparator" w:id="0">
    <w:p w14:paraId="5EFA0951" w14:textId="77777777" w:rsidR="003462A8" w:rsidRDefault="003462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2EE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F6E8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70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83495" w14:textId="77777777" w:rsidR="003462A8" w:rsidRDefault="003462A8" w:rsidP="009139A6">
      <w:r>
        <w:separator/>
      </w:r>
    </w:p>
  </w:footnote>
  <w:footnote w:type="continuationSeparator" w:id="0">
    <w:p w14:paraId="54237EC0" w14:textId="77777777" w:rsidR="003462A8" w:rsidRDefault="003462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164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EF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662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2A8"/>
    <w:rsid w:val="000666E0"/>
    <w:rsid w:val="002510B7"/>
    <w:rsid w:val="003462A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5B9D1"/>
  <w15:chartTrackingRefBased/>
  <w15:docId w15:val="{CD49EB6F-3ACD-40D0-86F5-93A9B66B2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2023-05-12T20:33:00Z</dcterms:created>
  <dcterms:modified xsi:type="dcterms:W3CDTF">2023-05-12T20:33:00Z</dcterms:modified>
</cp:coreProperties>
</file>